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0D1C9" w14:textId="77777777" w:rsidR="002F4E2B" w:rsidRDefault="002F4E2B" w:rsidP="002F4E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de WARDROPE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100CE809" w14:textId="77777777" w:rsidR="002F4E2B" w:rsidRDefault="002F4E2B" w:rsidP="002F4E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2E56D8" w14:textId="77777777" w:rsidR="002F4E2B" w:rsidRDefault="002F4E2B" w:rsidP="002F4E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C67170" w14:textId="77777777" w:rsidR="002F4E2B" w:rsidRDefault="002F4E2B" w:rsidP="002F4E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Penrith, Cumberland,</w:t>
      </w:r>
    </w:p>
    <w:p w14:paraId="5DFAAEC7" w14:textId="77777777" w:rsidR="002F4E2B" w:rsidRDefault="002F4E2B" w:rsidP="002F4E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Thomas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Pikeryng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50FE101" w14:textId="77777777" w:rsidR="002F4E2B" w:rsidRDefault="002F4E2B" w:rsidP="002F4E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19-62)</w:t>
      </w:r>
    </w:p>
    <w:p w14:paraId="7D37E5F6" w14:textId="77777777" w:rsidR="002F4E2B" w:rsidRDefault="002F4E2B" w:rsidP="002F4E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7DFF48" w14:textId="77777777" w:rsidR="002F4E2B" w:rsidRDefault="002F4E2B" w:rsidP="002F4E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B7632B" w14:textId="77777777" w:rsidR="002F4E2B" w:rsidRPr="00042524" w:rsidRDefault="002F4E2B" w:rsidP="002F4E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2022</w:t>
      </w:r>
    </w:p>
    <w:p w14:paraId="29B79FB0" w14:textId="266445AF" w:rsidR="00BA00AB" w:rsidRPr="002F4E2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F4E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C1DE8" w14:textId="77777777" w:rsidR="002F4E2B" w:rsidRDefault="002F4E2B" w:rsidP="009139A6">
      <w:r>
        <w:separator/>
      </w:r>
    </w:p>
  </w:endnote>
  <w:endnote w:type="continuationSeparator" w:id="0">
    <w:p w14:paraId="254F086B" w14:textId="77777777" w:rsidR="002F4E2B" w:rsidRDefault="002F4E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AD0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14E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07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5DA9D" w14:textId="77777777" w:rsidR="002F4E2B" w:rsidRDefault="002F4E2B" w:rsidP="009139A6">
      <w:r>
        <w:separator/>
      </w:r>
    </w:p>
  </w:footnote>
  <w:footnote w:type="continuationSeparator" w:id="0">
    <w:p w14:paraId="002351FB" w14:textId="77777777" w:rsidR="002F4E2B" w:rsidRDefault="002F4E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878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80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DF1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E2B"/>
    <w:rsid w:val="000666E0"/>
    <w:rsid w:val="002510B7"/>
    <w:rsid w:val="002F4E2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5F5A4"/>
  <w15:chartTrackingRefBased/>
  <w15:docId w15:val="{77AAC8CF-86C4-4797-B195-D623C9917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F4E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2022-03-13T17:19:00Z</dcterms:created>
  <dcterms:modified xsi:type="dcterms:W3CDTF">2022-03-13T17:20:00Z</dcterms:modified>
</cp:coreProperties>
</file>